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0DBB7" w14:textId="69EF0F63" w:rsidR="00BA00AB" w:rsidRDefault="009813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    (fl.1496)</w:t>
      </w:r>
    </w:p>
    <w:p w14:paraId="132E31A5" w14:textId="6E3330E6" w:rsidR="0098137B" w:rsidRDefault="009813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E7DCF8" w14:textId="2614E1D9" w:rsidR="0098137B" w:rsidRDefault="009813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90DD0" w14:textId="7960A441" w:rsidR="0098137B" w:rsidRDefault="009813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was a feoffee of Sir John Manyngham’s lands in Huntingdonshire.</w:t>
      </w:r>
    </w:p>
    <w:p w14:paraId="0B8A4156" w14:textId="09D1E215" w:rsidR="0098137B" w:rsidRDefault="009813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(Ricardian XXXI p.90)</w:t>
      </w:r>
    </w:p>
    <w:p w14:paraId="53DB0563" w14:textId="146A84EE" w:rsidR="0098137B" w:rsidRDefault="009813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7A4965" w14:textId="4F5E849A" w:rsidR="0098137B" w:rsidRDefault="009813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11EAC6" w14:textId="5781026B" w:rsidR="0098137B" w:rsidRPr="0098137B" w:rsidRDefault="009813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sectPr w:rsidR="0098137B" w:rsidRPr="009813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D3D65" w14:textId="77777777" w:rsidR="0098137B" w:rsidRDefault="0098137B" w:rsidP="009139A6">
      <w:r>
        <w:separator/>
      </w:r>
    </w:p>
  </w:endnote>
  <w:endnote w:type="continuationSeparator" w:id="0">
    <w:p w14:paraId="155C24A8" w14:textId="77777777" w:rsidR="0098137B" w:rsidRDefault="009813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5D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7F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32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9B661" w14:textId="77777777" w:rsidR="0098137B" w:rsidRDefault="0098137B" w:rsidP="009139A6">
      <w:r>
        <w:separator/>
      </w:r>
    </w:p>
  </w:footnote>
  <w:footnote w:type="continuationSeparator" w:id="0">
    <w:p w14:paraId="0A7FBF6B" w14:textId="77777777" w:rsidR="0098137B" w:rsidRDefault="009813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558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16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C8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7B"/>
    <w:rsid w:val="000666E0"/>
    <w:rsid w:val="002510B7"/>
    <w:rsid w:val="005C130B"/>
    <w:rsid w:val="00826F5C"/>
    <w:rsid w:val="009139A6"/>
    <w:rsid w:val="009448BB"/>
    <w:rsid w:val="0098137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64939"/>
  <w15:chartTrackingRefBased/>
  <w15:docId w15:val="{C1D2082C-BAAB-42C5-9629-B9997A6B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2022-03-10T16:16:00Z</dcterms:created>
  <dcterms:modified xsi:type="dcterms:W3CDTF">2022-03-10T16:18:00Z</dcterms:modified>
</cp:coreProperties>
</file>